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80DC2" w14:textId="77777777" w:rsidR="005A7971" w:rsidRDefault="005A7971" w:rsidP="00422F65">
      <w:pPr>
        <w:pStyle w:val="Unittitle"/>
      </w:pPr>
      <w:r>
        <w:t>3. Construction design principles</w:t>
      </w:r>
    </w:p>
    <w:p w14:paraId="7C34992D" w14:textId="4E943220" w:rsidR="005A7971" w:rsidRPr="004B4044" w:rsidRDefault="005A7971" w:rsidP="00D43644">
      <w:pPr>
        <w:pStyle w:val="Heading1"/>
        <w:rPr>
          <w:color w:val="FC4421"/>
        </w:rPr>
      </w:pPr>
      <w:r w:rsidRPr="004B4044">
        <w:rPr>
          <w:color w:val="FC4421"/>
        </w:rPr>
        <w:t>Worksheet 1</w:t>
      </w:r>
      <w:r w:rsidR="00713A6C">
        <w:rPr>
          <w:color w:val="FC4421"/>
        </w:rPr>
        <w:t>6</w:t>
      </w:r>
      <w:r w:rsidRPr="004B4044">
        <w:rPr>
          <w:color w:val="FC4421"/>
        </w:rPr>
        <w:t>: Recycling (tutor)</w:t>
      </w:r>
    </w:p>
    <w:p w14:paraId="08E53B0D" w14:textId="1F9F3E19" w:rsidR="005A7971" w:rsidRPr="00AE759E" w:rsidRDefault="005A7971" w:rsidP="00AE759E">
      <w:pPr>
        <w:pStyle w:val="Normalnumberedlist"/>
        <w:rPr>
          <w:szCs w:val="22"/>
        </w:rPr>
      </w:pPr>
      <w:r w:rsidRPr="00AE759E">
        <w:rPr>
          <w:szCs w:val="22"/>
        </w:rPr>
        <w:t>Give a brief explanation of architectural salvage. Then give five examples of materials that may be commonly salvaged.</w:t>
      </w:r>
    </w:p>
    <w:p w14:paraId="5D17242F" w14:textId="77777777" w:rsidR="005A7971" w:rsidRPr="00AE759E" w:rsidRDefault="005A7971" w:rsidP="00483262">
      <w:pPr>
        <w:pStyle w:val="ListParagraph"/>
        <w:rPr>
          <w:rFonts w:cs="Arial"/>
          <w:szCs w:val="22"/>
        </w:rPr>
      </w:pPr>
    </w:p>
    <w:p w14:paraId="5BD3FD55" w14:textId="77777777" w:rsidR="005A7971" w:rsidRPr="00AE759E" w:rsidRDefault="005A7971" w:rsidP="002B4B07">
      <w:pPr>
        <w:ind w:left="426"/>
        <w:rPr>
          <w:rFonts w:cs="Arial"/>
          <w:color w:val="FF0000"/>
          <w:szCs w:val="22"/>
          <w:lang w:val="en-US"/>
        </w:rPr>
      </w:pPr>
      <w:r w:rsidRPr="00AE759E">
        <w:rPr>
          <w:rFonts w:cs="Arial"/>
          <w:color w:val="FF0000"/>
          <w:szCs w:val="22"/>
          <w:lang w:val="en-US"/>
        </w:rPr>
        <w:t>Architectural salvage is the removal of decorative items from a property that can be reused. Examples can include the following (this list in not definitive):</w:t>
      </w:r>
    </w:p>
    <w:p w14:paraId="6EAA930C" w14:textId="77777777" w:rsidR="005A7971" w:rsidRPr="00AE759E" w:rsidRDefault="005A7971" w:rsidP="002B4B07">
      <w:pPr>
        <w:ind w:left="426"/>
        <w:rPr>
          <w:rFonts w:cs="Arial"/>
          <w:color w:val="FF0000"/>
          <w:szCs w:val="22"/>
        </w:rPr>
      </w:pPr>
      <w:r w:rsidRPr="00AE759E">
        <w:rPr>
          <w:rFonts w:eastAsia="MS PGothic" w:cs="Arial"/>
          <w:color w:val="FF0000"/>
          <w:szCs w:val="22"/>
          <w:lang w:val="en-US"/>
        </w:rPr>
        <w:t>Doors</w:t>
      </w:r>
      <w:r w:rsidRPr="00AE759E">
        <w:rPr>
          <w:rFonts w:cs="Arial"/>
          <w:color w:val="FF0000"/>
          <w:szCs w:val="22"/>
          <w:lang w:val="en-US"/>
        </w:rPr>
        <w:tab/>
      </w:r>
      <w:r w:rsidRPr="00AE759E">
        <w:rPr>
          <w:rFonts w:cs="Arial"/>
          <w:color w:val="FF0000"/>
          <w:szCs w:val="22"/>
          <w:lang w:val="en-US"/>
        </w:rPr>
        <w:tab/>
      </w:r>
      <w:r w:rsidRPr="00AE759E">
        <w:rPr>
          <w:rFonts w:cs="Arial"/>
          <w:color w:val="FF0000"/>
          <w:szCs w:val="22"/>
          <w:lang w:val="en-US"/>
        </w:rPr>
        <w:tab/>
        <w:t>Windows</w:t>
      </w:r>
      <w:r w:rsidRPr="00AE759E">
        <w:rPr>
          <w:rFonts w:cs="Arial"/>
          <w:color w:val="FF0000"/>
          <w:szCs w:val="22"/>
          <w:lang w:val="en-US"/>
        </w:rPr>
        <w:tab/>
      </w:r>
      <w:proofErr w:type="spellStart"/>
      <w:r w:rsidRPr="00AE759E">
        <w:rPr>
          <w:rFonts w:cs="Arial"/>
          <w:color w:val="FF0000"/>
          <w:szCs w:val="22"/>
          <w:lang w:val="en-US"/>
        </w:rPr>
        <w:t>Panelling</w:t>
      </w:r>
      <w:proofErr w:type="spellEnd"/>
      <w:r w:rsidRPr="00AE759E">
        <w:rPr>
          <w:rFonts w:cs="Arial"/>
          <w:color w:val="FF0000"/>
          <w:szCs w:val="22"/>
          <w:lang w:val="en-US"/>
        </w:rPr>
        <w:tab/>
      </w:r>
      <w:r w:rsidRPr="00AE759E">
        <w:rPr>
          <w:rFonts w:cs="Arial"/>
          <w:color w:val="FF0000"/>
          <w:szCs w:val="22"/>
          <w:lang w:val="en-US"/>
        </w:rPr>
        <w:tab/>
        <w:t>Decorative moldings</w:t>
      </w:r>
    </w:p>
    <w:p w14:paraId="20D82627" w14:textId="77777777" w:rsidR="005A7971" w:rsidRPr="00AE759E" w:rsidRDefault="005A7971" w:rsidP="002B4B07">
      <w:pPr>
        <w:ind w:left="426"/>
        <w:rPr>
          <w:rFonts w:cs="Arial"/>
          <w:color w:val="FF0000"/>
          <w:szCs w:val="22"/>
        </w:rPr>
      </w:pPr>
      <w:r w:rsidRPr="00AE759E">
        <w:rPr>
          <w:rFonts w:cs="Arial"/>
          <w:color w:val="FF0000"/>
          <w:szCs w:val="22"/>
          <w:lang w:val="en-US"/>
        </w:rPr>
        <w:t>Ironmonger items</w:t>
      </w:r>
      <w:r w:rsidRPr="00AE759E">
        <w:rPr>
          <w:rFonts w:cs="Arial"/>
          <w:color w:val="FF0000"/>
          <w:szCs w:val="22"/>
          <w:lang w:val="en-US"/>
        </w:rPr>
        <w:tab/>
        <w:t>Fireplaces</w:t>
      </w:r>
      <w:r w:rsidRPr="00AE759E">
        <w:rPr>
          <w:rFonts w:cs="Arial"/>
          <w:color w:val="FF0000"/>
          <w:szCs w:val="22"/>
          <w:lang w:val="en-US"/>
        </w:rPr>
        <w:tab/>
        <w:t xml:space="preserve">Lintels and sills </w:t>
      </w:r>
    </w:p>
    <w:p w14:paraId="1F3C6423" w14:textId="77777777" w:rsidR="005A7971" w:rsidRPr="00AE759E" w:rsidRDefault="005A7971" w:rsidP="00422F65">
      <w:pPr>
        <w:ind w:left="426"/>
        <w:rPr>
          <w:szCs w:val="22"/>
        </w:rPr>
      </w:pPr>
      <w:r w:rsidRPr="00AE759E">
        <w:rPr>
          <w:rFonts w:cs="Arial"/>
          <w:color w:val="FF0000"/>
          <w:szCs w:val="22"/>
          <w:lang w:val="en-US"/>
        </w:rPr>
        <w:t>Stone flags</w:t>
      </w:r>
      <w:r w:rsidRPr="00AE759E">
        <w:rPr>
          <w:rFonts w:cs="Arial"/>
          <w:color w:val="FF0000"/>
          <w:szCs w:val="22"/>
          <w:lang w:val="en-US"/>
        </w:rPr>
        <w:tab/>
      </w:r>
      <w:r w:rsidRPr="00AE759E">
        <w:rPr>
          <w:rFonts w:cs="Arial"/>
          <w:color w:val="FF0000"/>
          <w:szCs w:val="22"/>
          <w:lang w:val="en-US"/>
        </w:rPr>
        <w:tab/>
        <w:t>B</w:t>
      </w:r>
      <w:r w:rsidRPr="00AE759E">
        <w:rPr>
          <w:color w:val="FF0000"/>
          <w:szCs w:val="22"/>
          <w:lang w:val="en-US"/>
        </w:rPr>
        <w:t>ricks</w:t>
      </w:r>
      <w:r w:rsidRPr="00AE759E">
        <w:rPr>
          <w:rFonts w:cs="Arial"/>
          <w:color w:val="FF0000"/>
          <w:szCs w:val="22"/>
          <w:lang w:val="en-US"/>
        </w:rPr>
        <w:tab/>
      </w:r>
      <w:r w:rsidRPr="00AE759E">
        <w:rPr>
          <w:rFonts w:cs="Arial"/>
          <w:color w:val="FF0000"/>
          <w:szCs w:val="22"/>
          <w:lang w:val="en-US"/>
        </w:rPr>
        <w:tab/>
        <w:t>Chimney pots</w:t>
      </w:r>
      <w:r w:rsidRPr="00AE759E">
        <w:rPr>
          <w:rFonts w:cs="Arial"/>
          <w:color w:val="FF0000"/>
          <w:szCs w:val="22"/>
          <w:lang w:val="en-US"/>
        </w:rPr>
        <w:tab/>
        <w:t>Tiles and slates</w:t>
      </w:r>
    </w:p>
    <w:p w14:paraId="6ADA4E81" w14:textId="77777777" w:rsidR="005A7971" w:rsidRPr="00AE759E" w:rsidRDefault="005A7971" w:rsidP="002B4B07">
      <w:pPr>
        <w:ind w:left="426"/>
        <w:rPr>
          <w:rFonts w:cs="Arial"/>
          <w:szCs w:val="22"/>
        </w:rPr>
      </w:pPr>
    </w:p>
    <w:p w14:paraId="5402A91E" w14:textId="77777777" w:rsidR="005A7971" w:rsidRPr="00AE759E" w:rsidRDefault="005A7971" w:rsidP="0036171C">
      <w:pPr>
        <w:rPr>
          <w:rFonts w:cs="Arial"/>
          <w:szCs w:val="22"/>
        </w:rPr>
      </w:pPr>
    </w:p>
    <w:p w14:paraId="051EC04A" w14:textId="77777777" w:rsidR="005A7971" w:rsidRPr="00AE759E" w:rsidRDefault="005A7971" w:rsidP="00AE759E">
      <w:pPr>
        <w:pStyle w:val="Normalnumberedlist"/>
        <w:rPr>
          <w:szCs w:val="22"/>
        </w:rPr>
      </w:pPr>
      <w:r w:rsidRPr="00AE759E">
        <w:rPr>
          <w:szCs w:val="22"/>
        </w:rPr>
        <w:t xml:space="preserve">Circle what crushed brick is </w:t>
      </w:r>
      <w:proofErr w:type="gramStart"/>
      <w:r w:rsidRPr="00AE759E">
        <w:rPr>
          <w:szCs w:val="22"/>
        </w:rPr>
        <w:t>most commonly used</w:t>
      </w:r>
      <w:proofErr w:type="gramEnd"/>
      <w:r w:rsidRPr="00AE759E">
        <w:rPr>
          <w:szCs w:val="22"/>
        </w:rPr>
        <w:t xml:space="preserve"> for.</w:t>
      </w:r>
    </w:p>
    <w:p w14:paraId="07C388F0" w14:textId="77777777" w:rsidR="005A7971" w:rsidRPr="00AE759E" w:rsidRDefault="005A7971" w:rsidP="00D71981">
      <w:pPr>
        <w:rPr>
          <w:rFonts w:cs="Arial"/>
          <w:szCs w:val="22"/>
        </w:rPr>
      </w:pPr>
    </w:p>
    <w:p w14:paraId="73691F8C" w14:textId="2F7F85E3" w:rsidR="005A7971" w:rsidRPr="00AE759E" w:rsidRDefault="005A7971" w:rsidP="00AE759E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AE759E">
        <w:rPr>
          <w:rFonts w:cs="Arial"/>
          <w:szCs w:val="22"/>
        </w:rPr>
        <w:t>Concrete binder</w:t>
      </w:r>
    </w:p>
    <w:p w14:paraId="22EC3F30" w14:textId="1AEADA71" w:rsidR="005A7971" w:rsidRPr="00AE759E" w:rsidRDefault="005A7971" w:rsidP="00AE759E">
      <w:pPr>
        <w:pStyle w:val="ListParagraph"/>
        <w:numPr>
          <w:ilvl w:val="0"/>
          <w:numId w:val="36"/>
        </w:numPr>
        <w:rPr>
          <w:rFonts w:cs="Arial"/>
          <w:color w:val="FF0000"/>
          <w:szCs w:val="22"/>
        </w:rPr>
      </w:pPr>
      <w:r w:rsidRPr="00AE759E">
        <w:rPr>
          <w:rFonts w:cs="Arial"/>
          <w:color w:val="FF0000"/>
          <w:szCs w:val="22"/>
        </w:rPr>
        <w:t>Concrete aggregate</w:t>
      </w:r>
    </w:p>
    <w:p w14:paraId="5C40DBB1" w14:textId="0927EF9C" w:rsidR="005A7971" w:rsidRPr="00AE759E" w:rsidRDefault="005A7971" w:rsidP="00AE759E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AE759E">
        <w:rPr>
          <w:rFonts w:cs="Arial"/>
          <w:szCs w:val="22"/>
        </w:rPr>
        <w:t>Decorative chippings</w:t>
      </w:r>
    </w:p>
    <w:p w14:paraId="3F390B8A" w14:textId="51C20E25" w:rsidR="005A7971" w:rsidRPr="00AE759E" w:rsidRDefault="005A7971" w:rsidP="00AE759E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AE759E">
        <w:rPr>
          <w:rFonts w:cs="Arial"/>
          <w:szCs w:val="22"/>
        </w:rPr>
        <w:t xml:space="preserve">Mortar binder </w:t>
      </w:r>
    </w:p>
    <w:p w14:paraId="0A7C78BD" w14:textId="77777777" w:rsidR="005A7971" w:rsidRPr="00AE759E" w:rsidRDefault="005A7971" w:rsidP="00D71981">
      <w:pPr>
        <w:rPr>
          <w:rFonts w:cs="Arial"/>
          <w:szCs w:val="22"/>
        </w:rPr>
      </w:pPr>
    </w:p>
    <w:p w14:paraId="6430A8B3" w14:textId="77777777" w:rsidR="005A7971" w:rsidRPr="00AE759E" w:rsidRDefault="005A7971" w:rsidP="0036171C">
      <w:pPr>
        <w:pStyle w:val="ListParagraph"/>
        <w:rPr>
          <w:rFonts w:cs="Arial"/>
          <w:szCs w:val="22"/>
        </w:rPr>
      </w:pPr>
    </w:p>
    <w:p w14:paraId="39C4C427" w14:textId="77777777" w:rsidR="005A7971" w:rsidRPr="00AE759E" w:rsidRDefault="005A7971" w:rsidP="00AE759E">
      <w:pPr>
        <w:pStyle w:val="Normalnumberedlist"/>
        <w:rPr>
          <w:szCs w:val="22"/>
        </w:rPr>
      </w:pPr>
      <w:r w:rsidRPr="00AE759E">
        <w:rPr>
          <w:szCs w:val="22"/>
        </w:rPr>
        <w:t>Underline how much energy is saved by recycling copper.</w:t>
      </w:r>
    </w:p>
    <w:p w14:paraId="4CA5DFF0" w14:textId="77777777" w:rsidR="005A7971" w:rsidRPr="00AE759E" w:rsidRDefault="005A7971" w:rsidP="00AE759E">
      <w:pPr>
        <w:rPr>
          <w:rFonts w:cs="Arial"/>
          <w:szCs w:val="22"/>
        </w:rPr>
      </w:pPr>
    </w:p>
    <w:p w14:paraId="128CD6E0" w14:textId="20C774E5" w:rsidR="005A7971" w:rsidRPr="00AE759E" w:rsidRDefault="005A7971" w:rsidP="00AE759E">
      <w:pPr>
        <w:pStyle w:val="ListParagraph"/>
        <w:numPr>
          <w:ilvl w:val="0"/>
          <w:numId w:val="37"/>
        </w:numPr>
        <w:ind w:left="714" w:hanging="357"/>
        <w:rPr>
          <w:rFonts w:cs="Arial"/>
          <w:szCs w:val="22"/>
        </w:rPr>
      </w:pPr>
      <w:r w:rsidRPr="00AE759E">
        <w:rPr>
          <w:rFonts w:cs="Arial"/>
          <w:szCs w:val="22"/>
        </w:rPr>
        <w:t>69%</w:t>
      </w:r>
    </w:p>
    <w:p w14:paraId="401C1D4D" w14:textId="01559FAC" w:rsidR="005A7971" w:rsidRPr="00AE759E" w:rsidRDefault="005A7971" w:rsidP="00AE759E">
      <w:pPr>
        <w:pStyle w:val="ListParagraph"/>
        <w:numPr>
          <w:ilvl w:val="0"/>
          <w:numId w:val="37"/>
        </w:numPr>
        <w:ind w:left="714" w:hanging="357"/>
        <w:rPr>
          <w:rFonts w:cs="Arial"/>
          <w:szCs w:val="22"/>
        </w:rPr>
      </w:pPr>
      <w:r w:rsidRPr="00AE759E">
        <w:rPr>
          <w:rFonts w:cs="Arial"/>
          <w:szCs w:val="22"/>
        </w:rPr>
        <w:t>78%</w:t>
      </w:r>
    </w:p>
    <w:p w14:paraId="119CE938" w14:textId="1367E7E7" w:rsidR="005A7971" w:rsidRPr="00AE759E" w:rsidRDefault="005A7971" w:rsidP="00AE759E">
      <w:pPr>
        <w:pStyle w:val="ListParagraph"/>
        <w:numPr>
          <w:ilvl w:val="0"/>
          <w:numId w:val="37"/>
        </w:numPr>
        <w:ind w:left="714" w:hanging="357"/>
        <w:rPr>
          <w:rFonts w:cs="Arial"/>
          <w:color w:val="FF0000"/>
          <w:szCs w:val="22"/>
        </w:rPr>
      </w:pPr>
      <w:r w:rsidRPr="00AE759E">
        <w:rPr>
          <w:rFonts w:cs="Arial"/>
          <w:color w:val="FF0000"/>
          <w:szCs w:val="22"/>
        </w:rPr>
        <w:t>87%</w:t>
      </w:r>
    </w:p>
    <w:p w14:paraId="4BABBF71" w14:textId="4EADC6A0" w:rsidR="005A7971" w:rsidRPr="00AE759E" w:rsidRDefault="005A7971" w:rsidP="00AE759E">
      <w:pPr>
        <w:pStyle w:val="ListParagraph"/>
        <w:numPr>
          <w:ilvl w:val="0"/>
          <w:numId w:val="37"/>
        </w:numPr>
        <w:ind w:left="714" w:hanging="357"/>
        <w:rPr>
          <w:rFonts w:cs="Arial"/>
          <w:szCs w:val="22"/>
        </w:rPr>
      </w:pPr>
      <w:r w:rsidRPr="00AE759E">
        <w:rPr>
          <w:rFonts w:cs="Arial"/>
          <w:szCs w:val="22"/>
        </w:rPr>
        <w:t xml:space="preserve">96%  </w:t>
      </w:r>
    </w:p>
    <w:p w14:paraId="16DC3170" w14:textId="77777777" w:rsidR="005A7971" w:rsidRPr="00AE759E" w:rsidRDefault="005A7971" w:rsidP="00D71981">
      <w:pPr>
        <w:rPr>
          <w:rFonts w:cs="Arial"/>
          <w:szCs w:val="22"/>
        </w:rPr>
      </w:pPr>
    </w:p>
    <w:p w14:paraId="6890F2CC" w14:textId="578DFF40" w:rsidR="005A7971" w:rsidRPr="00AE759E" w:rsidRDefault="005A7971" w:rsidP="00AE759E">
      <w:pPr>
        <w:pStyle w:val="Normalnumberedlist"/>
        <w:rPr>
          <w:szCs w:val="22"/>
        </w:rPr>
      </w:pPr>
      <w:r w:rsidRPr="00AE759E">
        <w:rPr>
          <w:szCs w:val="22"/>
        </w:rPr>
        <w:t>Tick the standard rate to landfill mixed waste per tonne</w:t>
      </w:r>
      <w:r w:rsidR="00AE759E" w:rsidRPr="00AE759E">
        <w:rPr>
          <w:szCs w:val="22"/>
        </w:rPr>
        <w:t xml:space="preserve"> </w:t>
      </w:r>
      <w:r w:rsidRPr="00AE759E">
        <w:rPr>
          <w:szCs w:val="22"/>
        </w:rPr>
        <w:t>(as of 1 May 2021).</w:t>
      </w:r>
    </w:p>
    <w:p w14:paraId="1BBF660F" w14:textId="77777777" w:rsidR="005A7971" w:rsidRPr="00AE759E" w:rsidRDefault="005A7971" w:rsidP="009A3F3F">
      <w:pPr>
        <w:rPr>
          <w:rFonts w:cs="Arial"/>
          <w:szCs w:val="22"/>
        </w:rPr>
      </w:pPr>
    </w:p>
    <w:p w14:paraId="18BB2126" w14:textId="77777777" w:rsidR="005A7971" w:rsidRPr="00AE759E" w:rsidRDefault="005A7971" w:rsidP="00AE759E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AE759E">
        <w:rPr>
          <w:rFonts w:cs="Arial"/>
          <w:szCs w:val="22"/>
        </w:rPr>
        <w:t>a £85.10</w:t>
      </w:r>
    </w:p>
    <w:p w14:paraId="5DF35E28" w14:textId="77777777" w:rsidR="005A7971" w:rsidRPr="00AE759E" w:rsidRDefault="005A7971" w:rsidP="00AE759E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AE759E">
        <w:rPr>
          <w:rFonts w:cs="Arial"/>
          <w:szCs w:val="22"/>
        </w:rPr>
        <w:t>b £89.70</w:t>
      </w:r>
    </w:p>
    <w:p w14:paraId="5C701CF1" w14:textId="77777777" w:rsidR="005A7971" w:rsidRPr="00AE759E" w:rsidRDefault="005A7971" w:rsidP="00AE759E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AE759E">
        <w:rPr>
          <w:rFonts w:cs="Arial"/>
          <w:szCs w:val="22"/>
        </w:rPr>
        <w:t>c £90.10</w:t>
      </w:r>
    </w:p>
    <w:p w14:paraId="54131F6B" w14:textId="77777777" w:rsidR="005A7971" w:rsidRPr="00AE759E" w:rsidRDefault="005A7971" w:rsidP="00AE759E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AE759E">
        <w:rPr>
          <w:rFonts w:cs="Arial"/>
          <w:color w:val="FF0000"/>
          <w:szCs w:val="22"/>
        </w:rPr>
        <w:t>d £96.70</w:t>
      </w:r>
    </w:p>
    <w:p w14:paraId="7CA92BDA" w14:textId="77777777" w:rsidR="005A7971" w:rsidRPr="00AE759E" w:rsidRDefault="005A7971" w:rsidP="009A3F3F">
      <w:pPr>
        <w:ind w:left="720"/>
        <w:rPr>
          <w:rFonts w:cs="Arial"/>
          <w:szCs w:val="22"/>
        </w:rPr>
      </w:pPr>
    </w:p>
    <w:p w14:paraId="01043E30" w14:textId="77777777" w:rsidR="005A7971" w:rsidRPr="00AE759E" w:rsidRDefault="005A7971" w:rsidP="00D71981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6E6D0893" w14:textId="0CB97A39" w:rsidR="00474F67" w:rsidRPr="00AE759E" w:rsidRDefault="00474F67" w:rsidP="005A7971">
      <w:pPr>
        <w:pStyle w:val="Answer"/>
        <w:tabs>
          <w:tab w:val="left" w:pos="2400"/>
        </w:tabs>
        <w:ind w:left="0"/>
      </w:pPr>
    </w:p>
    <w:p w14:paraId="67EED2C1" w14:textId="77777777" w:rsidR="006E1028" w:rsidRPr="00AE759E" w:rsidRDefault="006E1028" w:rsidP="006E1028">
      <w:pPr>
        <w:pStyle w:val="Answer"/>
      </w:pPr>
    </w:p>
    <w:sectPr w:rsidR="006E1028" w:rsidRPr="00AE759E" w:rsidSect="00804074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C7579" w14:textId="77777777" w:rsidR="00CF522C" w:rsidRDefault="00CF522C">
      <w:pPr>
        <w:spacing w:before="0" w:after="0"/>
      </w:pPr>
      <w:r>
        <w:separator/>
      </w:r>
    </w:p>
  </w:endnote>
  <w:endnote w:type="continuationSeparator" w:id="0">
    <w:p w14:paraId="53481DD2" w14:textId="77777777" w:rsidR="00CF522C" w:rsidRDefault="00CF522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354FD" w14:textId="77777777" w:rsidR="00804074" w:rsidRPr="00F03E33" w:rsidRDefault="00804074" w:rsidP="00804074">
    <w:pPr>
      <w:pStyle w:val="Footer"/>
      <w:tabs>
        <w:tab w:val="clear" w:pos="9639"/>
        <w:tab w:val="clear" w:pos="11199"/>
        <w:tab w:val="left" w:pos="1735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232030C0" wp14:editId="24FAEA20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92F1233" id="Group 2" o:spid="_x0000_s1026" style="position:absolute;margin-left:-44.55pt;margin-top:-10pt;width:566.05pt;height:36.5pt;z-index:251664896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8F4A631" wp14:editId="6C987419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8EE1EB" id="Straight Connector 9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ab/>
    </w:r>
  </w:p>
  <w:p w14:paraId="681492D0" w14:textId="2A695089" w:rsidR="00110217" w:rsidRPr="00804074" w:rsidRDefault="00110217" w:rsidP="008040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F7649" w14:textId="77777777" w:rsidR="00CF522C" w:rsidRDefault="00CF522C">
      <w:pPr>
        <w:spacing w:before="0" w:after="0"/>
      </w:pPr>
      <w:r>
        <w:separator/>
      </w:r>
    </w:p>
  </w:footnote>
  <w:footnote w:type="continuationSeparator" w:id="0">
    <w:p w14:paraId="5DA9EA7B" w14:textId="77777777" w:rsidR="00CF522C" w:rsidRDefault="00CF522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644CD" w14:textId="77777777" w:rsidR="002D5B23" w:rsidRPr="009C6DF4" w:rsidRDefault="002D5B23" w:rsidP="002D5B2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4686117" wp14:editId="03615BB8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9C6B3F" w14:textId="77777777" w:rsidR="002D5B23" w:rsidRPr="00631B61" w:rsidRDefault="002D5B23" w:rsidP="002D5B23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0BCB0683" w14:textId="77777777" w:rsidR="002D5B23" w:rsidRPr="00631B61" w:rsidRDefault="002D5B23" w:rsidP="002D5B23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4686117" id="Group 1" o:spid="_x0000_s1026" style="position:absolute;margin-left:-59.55pt;margin-top:-18.15pt;width:595.3pt;height:68.15pt;z-index:251661824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009C6B3F" w14:textId="77777777" w:rsidR="002D5B23" w:rsidRPr="00631B61" w:rsidRDefault="002D5B23" w:rsidP="002D5B23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0BCB0683" w14:textId="77777777" w:rsidR="002D5B23" w:rsidRPr="00631B61" w:rsidRDefault="002D5B23" w:rsidP="002D5B23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59AA5914" w14:textId="77777777" w:rsidR="002D5B23" w:rsidRPr="008B4906" w:rsidRDefault="002D5B23" w:rsidP="002D5B23">
    <w:pPr>
      <w:pStyle w:val="Header"/>
    </w:pPr>
  </w:p>
  <w:p w14:paraId="77284C4C" w14:textId="77777777" w:rsidR="002D5B23" w:rsidRPr="006C3952" w:rsidRDefault="002D5B23" w:rsidP="002D5B23">
    <w:pPr>
      <w:pStyle w:val="Header"/>
    </w:pPr>
  </w:p>
  <w:p w14:paraId="6003FF5C" w14:textId="77777777" w:rsidR="002D5B23" w:rsidRPr="007D05A5" w:rsidRDefault="002D5B23" w:rsidP="002D5B23">
    <w:pPr>
      <w:pStyle w:val="Header"/>
    </w:pPr>
  </w:p>
  <w:p w14:paraId="11BA9BA6" w14:textId="11302F8A" w:rsidR="00110217" w:rsidRPr="002D5B23" w:rsidRDefault="00110217" w:rsidP="002D5B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625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FF1A95"/>
    <w:multiLevelType w:val="hybridMultilevel"/>
    <w:tmpl w:val="0622C80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56672E"/>
    <w:multiLevelType w:val="hybridMultilevel"/>
    <w:tmpl w:val="2EF6FAB6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4D55DD"/>
    <w:multiLevelType w:val="hybridMultilevel"/>
    <w:tmpl w:val="AA6ED8A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49210C"/>
    <w:multiLevelType w:val="hybridMultilevel"/>
    <w:tmpl w:val="FC6A14F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650983">
    <w:abstractNumId w:val="5"/>
  </w:num>
  <w:num w:numId="2" w16cid:durableId="803038369">
    <w:abstractNumId w:val="15"/>
  </w:num>
  <w:num w:numId="3" w16cid:durableId="7145733">
    <w:abstractNumId w:val="24"/>
  </w:num>
  <w:num w:numId="4" w16cid:durableId="308825508">
    <w:abstractNumId w:val="17"/>
  </w:num>
  <w:num w:numId="5" w16cid:durableId="521937793">
    <w:abstractNumId w:val="8"/>
  </w:num>
  <w:num w:numId="6" w16cid:durableId="835536430">
    <w:abstractNumId w:val="16"/>
  </w:num>
  <w:num w:numId="7" w16cid:durableId="496305342">
    <w:abstractNumId w:val="8"/>
  </w:num>
  <w:num w:numId="8" w16cid:durableId="1788159395">
    <w:abstractNumId w:val="2"/>
  </w:num>
  <w:num w:numId="9" w16cid:durableId="1618827007">
    <w:abstractNumId w:val="8"/>
    <w:lvlOverride w:ilvl="0">
      <w:startOverride w:val="1"/>
    </w:lvlOverride>
  </w:num>
  <w:num w:numId="10" w16cid:durableId="1854102097">
    <w:abstractNumId w:val="18"/>
  </w:num>
  <w:num w:numId="11" w16cid:durableId="1226259161">
    <w:abstractNumId w:val="14"/>
  </w:num>
  <w:num w:numId="12" w16cid:durableId="1835683267">
    <w:abstractNumId w:val="6"/>
  </w:num>
  <w:num w:numId="13" w16cid:durableId="1793212344">
    <w:abstractNumId w:val="13"/>
  </w:num>
  <w:num w:numId="14" w16cid:durableId="1041903414">
    <w:abstractNumId w:val="20"/>
  </w:num>
  <w:num w:numId="15" w16cid:durableId="413547798">
    <w:abstractNumId w:val="11"/>
  </w:num>
  <w:num w:numId="16" w16cid:durableId="2053919357">
    <w:abstractNumId w:val="7"/>
  </w:num>
  <w:num w:numId="17" w16cid:durableId="533421583">
    <w:abstractNumId w:val="27"/>
  </w:num>
  <w:num w:numId="18" w16cid:durableId="1984965887">
    <w:abstractNumId w:val="28"/>
  </w:num>
  <w:num w:numId="19" w16cid:durableId="266888245">
    <w:abstractNumId w:val="4"/>
  </w:num>
  <w:num w:numId="20" w16cid:durableId="163782568">
    <w:abstractNumId w:val="3"/>
  </w:num>
  <w:num w:numId="21" w16cid:durableId="875891052">
    <w:abstractNumId w:val="9"/>
  </w:num>
  <w:num w:numId="22" w16cid:durableId="1371492621">
    <w:abstractNumId w:val="9"/>
    <w:lvlOverride w:ilvl="0">
      <w:startOverride w:val="1"/>
    </w:lvlOverride>
  </w:num>
  <w:num w:numId="23" w16cid:durableId="204411297">
    <w:abstractNumId w:val="26"/>
  </w:num>
  <w:num w:numId="24" w16cid:durableId="400950308">
    <w:abstractNumId w:val="9"/>
    <w:lvlOverride w:ilvl="0">
      <w:startOverride w:val="1"/>
    </w:lvlOverride>
  </w:num>
  <w:num w:numId="25" w16cid:durableId="2035615045">
    <w:abstractNumId w:val="9"/>
    <w:lvlOverride w:ilvl="0">
      <w:startOverride w:val="1"/>
    </w:lvlOverride>
  </w:num>
  <w:num w:numId="26" w16cid:durableId="1309482774">
    <w:abstractNumId w:val="10"/>
  </w:num>
  <w:num w:numId="27" w16cid:durableId="960694968">
    <w:abstractNumId w:val="22"/>
  </w:num>
  <w:num w:numId="28" w16cid:durableId="1299335329">
    <w:abstractNumId w:val="9"/>
    <w:lvlOverride w:ilvl="0">
      <w:startOverride w:val="1"/>
    </w:lvlOverride>
  </w:num>
  <w:num w:numId="29" w16cid:durableId="1391222111">
    <w:abstractNumId w:val="23"/>
  </w:num>
  <w:num w:numId="30" w16cid:durableId="496071526">
    <w:abstractNumId w:val="9"/>
  </w:num>
  <w:num w:numId="31" w16cid:durableId="1188523945">
    <w:abstractNumId w:val="9"/>
    <w:lvlOverride w:ilvl="0">
      <w:startOverride w:val="1"/>
    </w:lvlOverride>
  </w:num>
  <w:num w:numId="32" w16cid:durableId="349994284">
    <w:abstractNumId w:val="9"/>
    <w:lvlOverride w:ilvl="0">
      <w:startOverride w:val="1"/>
    </w:lvlOverride>
  </w:num>
  <w:num w:numId="33" w16cid:durableId="320232932">
    <w:abstractNumId w:val="0"/>
  </w:num>
  <w:num w:numId="34" w16cid:durableId="1158307217">
    <w:abstractNumId w:val="12"/>
  </w:num>
  <w:num w:numId="35" w16cid:durableId="945697583">
    <w:abstractNumId w:val="19"/>
  </w:num>
  <w:num w:numId="36" w16cid:durableId="1251622419">
    <w:abstractNumId w:val="25"/>
  </w:num>
  <w:num w:numId="37" w16cid:durableId="1985426533">
    <w:abstractNumId w:val="21"/>
  </w:num>
  <w:num w:numId="38" w16cid:durableId="679967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971"/>
    <w:rsid w:val="00002DC1"/>
    <w:rsid w:val="000033BD"/>
    <w:rsid w:val="00004DF8"/>
    <w:rsid w:val="00052478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C048C"/>
    <w:rsid w:val="002D07A8"/>
    <w:rsid w:val="002D5B23"/>
    <w:rsid w:val="003405EA"/>
    <w:rsid w:val="003916EC"/>
    <w:rsid w:val="003F7F14"/>
    <w:rsid w:val="00404B31"/>
    <w:rsid w:val="00474F67"/>
    <w:rsid w:val="0048500D"/>
    <w:rsid w:val="004B4044"/>
    <w:rsid w:val="00524E1B"/>
    <w:rsid w:val="0056349E"/>
    <w:rsid w:val="005A7971"/>
    <w:rsid w:val="006124C0"/>
    <w:rsid w:val="006135C0"/>
    <w:rsid w:val="006473EA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3A6C"/>
    <w:rsid w:val="00797FA7"/>
    <w:rsid w:val="00804074"/>
    <w:rsid w:val="008C1F1C"/>
    <w:rsid w:val="008D47A6"/>
    <w:rsid w:val="009975A0"/>
    <w:rsid w:val="009C5C6E"/>
    <w:rsid w:val="009D422E"/>
    <w:rsid w:val="00A2454C"/>
    <w:rsid w:val="00AE245C"/>
    <w:rsid w:val="00AE759E"/>
    <w:rsid w:val="00B054EC"/>
    <w:rsid w:val="00B634AC"/>
    <w:rsid w:val="00B97C12"/>
    <w:rsid w:val="00BE2C21"/>
    <w:rsid w:val="00C01D20"/>
    <w:rsid w:val="00C06474"/>
    <w:rsid w:val="00C202BF"/>
    <w:rsid w:val="00C23CD8"/>
    <w:rsid w:val="00C6291B"/>
    <w:rsid w:val="00C858D7"/>
    <w:rsid w:val="00C92F19"/>
    <w:rsid w:val="00CC3B85"/>
    <w:rsid w:val="00CF522C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2B38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EB368"/>
  <w15:docId w15:val="{09CAC3B0-5DA5-4B89-B412-C1AEDA3C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A79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269EA2-7C9F-436C-90BE-4535D3D7A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93719A-1DC1-4848-9716-26B44EA8090B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01e15224-84b2-4570-bdea-a67bb94d0921"/>
    <ds:schemaRef ds:uri="7c04300a-231c-4281-9146-a98f6f4a7aff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F91B36F-7DE4-49A3-9825-326BF5D2CB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8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8</cp:revision>
  <cp:lastPrinted>2013-05-15T12:05:00Z</cp:lastPrinted>
  <dcterms:created xsi:type="dcterms:W3CDTF">2021-09-21T14:28:00Z</dcterms:created>
  <dcterms:modified xsi:type="dcterms:W3CDTF">2025-06-20T12:04:00Z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2025-05-30T12:07:43Z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34ab4d11-ceec-45ec-8fe5-5b2495bd6a78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